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ED440" w14:textId="77777777" w:rsidR="00D5560B" w:rsidRDefault="00D5560B" w:rsidP="00D5560B">
      <w:pPr>
        <w:pStyle w:val="NoSpacing"/>
        <w:jc w:val="both"/>
        <w:rPr>
          <w:rStyle w:val="Hyperlink"/>
        </w:rPr>
      </w:pPr>
      <w:r>
        <w:rPr>
          <w:color w:val="000000"/>
          <w:u w:val="single"/>
        </w:rPr>
        <w:t>Thomas BACHER</w:t>
      </w:r>
      <w:r>
        <w:rPr>
          <w:color w:val="000000"/>
        </w:rPr>
        <w:t xml:space="preserve">      </w:t>
      </w:r>
      <w:r w:rsidRPr="00D5560B">
        <w:rPr>
          <w:rStyle w:val="Hyperlink"/>
          <w:u w:val="none"/>
        </w:rPr>
        <w:t>(fl.1415)</w:t>
      </w:r>
    </w:p>
    <w:p w14:paraId="2921917D" w14:textId="77777777" w:rsidR="00D5560B" w:rsidRDefault="00D5560B" w:rsidP="00D5560B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07D7342B" w14:textId="77777777" w:rsidR="00D5560B" w:rsidRDefault="00D5560B" w:rsidP="00D5560B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65F8FB3C" w14:textId="77777777" w:rsidR="00D5560B" w:rsidRDefault="00D5560B" w:rsidP="00D5560B">
      <w:pPr>
        <w:pStyle w:val="NoSpacing"/>
        <w:jc w:val="both"/>
        <w:rPr>
          <w:color w:val="000000"/>
        </w:rPr>
      </w:pPr>
    </w:p>
    <w:p w14:paraId="1BCB0DAF" w14:textId="77777777" w:rsidR="00D5560B" w:rsidRDefault="00D5560B" w:rsidP="00D5560B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 under the command of Humphrey,</w:t>
      </w:r>
    </w:p>
    <w:p w14:paraId="57D8A0BB" w14:textId="77777777" w:rsidR="00D5560B" w:rsidRDefault="00D5560B" w:rsidP="00D5560B">
      <w:pPr>
        <w:pStyle w:val="NoSpacing"/>
        <w:jc w:val="both"/>
      </w:pPr>
      <w:r>
        <w:tab/>
      </w:r>
      <w:r>
        <w:tab/>
        <w:t>Duke of Gloucester(q.v.).</w:t>
      </w:r>
    </w:p>
    <w:p w14:paraId="2C9AFB94" w14:textId="77777777" w:rsidR="00D5560B" w:rsidRDefault="00D5560B" w:rsidP="00D5560B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50B227D8" w14:textId="77777777" w:rsidR="00D5560B" w:rsidRDefault="00D5560B" w:rsidP="00D5560B">
      <w:pPr>
        <w:pStyle w:val="NoSpacing"/>
        <w:jc w:val="both"/>
        <w:rPr>
          <w:color w:val="000000"/>
        </w:rPr>
      </w:pPr>
    </w:p>
    <w:p w14:paraId="5DAF6375" w14:textId="77777777" w:rsidR="00D5560B" w:rsidRDefault="00D5560B" w:rsidP="00D5560B">
      <w:pPr>
        <w:pStyle w:val="NoSpacing"/>
        <w:jc w:val="both"/>
        <w:rPr>
          <w:color w:val="000000"/>
        </w:rPr>
      </w:pPr>
    </w:p>
    <w:p w14:paraId="2C875F1D" w14:textId="77777777" w:rsidR="00D5560B" w:rsidRDefault="00D5560B" w:rsidP="00D5560B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28F535EB" w14:textId="77777777" w:rsidR="006B2F86" w:rsidRPr="00E71FC3" w:rsidRDefault="00D5560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3F5AE" w14:textId="77777777" w:rsidR="00D5560B" w:rsidRDefault="00D5560B" w:rsidP="00E71FC3">
      <w:pPr>
        <w:spacing w:after="0" w:line="240" w:lineRule="auto"/>
      </w:pPr>
      <w:r>
        <w:separator/>
      </w:r>
    </w:p>
  </w:endnote>
  <w:endnote w:type="continuationSeparator" w:id="0">
    <w:p w14:paraId="0DF9A216" w14:textId="77777777" w:rsidR="00D5560B" w:rsidRDefault="00D556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1EFF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24BB1" w14:textId="77777777" w:rsidR="00D5560B" w:rsidRDefault="00D5560B" w:rsidP="00E71FC3">
      <w:pPr>
        <w:spacing w:after="0" w:line="240" w:lineRule="auto"/>
      </w:pPr>
      <w:r>
        <w:separator/>
      </w:r>
    </w:p>
  </w:footnote>
  <w:footnote w:type="continuationSeparator" w:id="0">
    <w:p w14:paraId="23D4FAC9" w14:textId="77777777" w:rsidR="00D5560B" w:rsidRDefault="00D556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0B"/>
    <w:rsid w:val="001A7C09"/>
    <w:rsid w:val="00577BD5"/>
    <w:rsid w:val="006A1F77"/>
    <w:rsid w:val="00733BE7"/>
    <w:rsid w:val="00AB52E8"/>
    <w:rsid w:val="00B16D3F"/>
    <w:rsid w:val="00D556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72A60"/>
  <w15:chartTrackingRefBased/>
  <w15:docId w15:val="{E05C7016-81E7-4A35-A51E-FA7C6075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556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2019-12-01T19:47:00Z</dcterms:created>
  <dcterms:modified xsi:type="dcterms:W3CDTF">2019-12-01T19:48:00Z</dcterms:modified>
</cp:coreProperties>
</file>